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33FD6" w14:textId="77777777" w:rsidR="000E588F" w:rsidRDefault="000E588F" w:rsidP="000E58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Adam BOSTON</w:t>
      </w:r>
      <w:r>
        <w:rPr>
          <w:rFonts w:ascii="Times New Roman" w:hAnsi="Times New Roman" w:cs="Times New Roman"/>
        </w:rPr>
        <w:t xml:space="preserve">     (fl.1483)</w:t>
      </w:r>
    </w:p>
    <w:p w14:paraId="38D4CB83" w14:textId="77777777" w:rsidR="000E588F" w:rsidRDefault="000E588F" w:rsidP="000E58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Terrington, Norfolk. Tiler.</w:t>
      </w:r>
    </w:p>
    <w:p w14:paraId="5690211A" w14:textId="77777777" w:rsidR="000E588F" w:rsidRDefault="000E588F" w:rsidP="000E588F">
      <w:pPr>
        <w:rPr>
          <w:rFonts w:ascii="Times New Roman" w:hAnsi="Times New Roman" w:cs="Times New Roman"/>
        </w:rPr>
      </w:pPr>
    </w:p>
    <w:p w14:paraId="7252CB58" w14:textId="77777777" w:rsidR="000E588F" w:rsidRDefault="000E588F" w:rsidP="000E588F">
      <w:pPr>
        <w:rPr>
          <w:rFonts w:ascii="Times New Roman" w:hAnsi="Times New Roman" w:cs="Times New Roman"/>
        </w:rPr>
      </w:pPr>
    </w:p>
    <w:p w14:paraId="6D4FD432" w14:textId="77777777" w:rsidR="000E588F" w:rsidRDefault="000E588F" w:rsidP="000E58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Stephen Curson(q.v.) brought a plaint of debt against him, Robert Wacy</w:t>
      </w:r>
    </w:p>
    <w:p w14:paraId="2A8C6B4A" w14:textId="77777777" w:rsidR="000E588F" w:rsidRDefault="000E588F" w:rsidP="000E58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Tynmay(q.v.) and Thomas Dycon of Clenchwarton(q.v.).</w:t>
      </w:r>
    </w:p>
    <w:p w14:paraId="67FCC9BA" w14:textId="77777777" w:rsidR="000E588F" w:rsidRDefault="000E588F" w:rsidP="000E58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67D3C839" w14:textId="77777777" w:rsidR="000E588F" w:rsidRDefault="000E588F" w:rsidP="000E588F">
      <w:pPr>
        <w:rPr>
          <w:rFonts w:ascii="Times New Roman" w:hAnsi="Times New Roman" w:cs="Times New Roman"/>
        </w:rPr>
      </w:pPr>
    </w:p>
    <w:p w14:paraId="42B522E0" w14:textId="77777777" w:rsidR="000E588F" w:rsidRDefault="000E588F" w:rsidP="000E588F">
      <w:pPr>
        <w:rPr>
          <w:rFonts w:ascii="Times New Roman" w:hAnsi="Times New Roman" w:cs="Times New Roman"/>
        </w:rPr>
      </w:pPr>
    </w:p>
    <w:p w14:paraId="3A07C1FE" w14:textId="77777777" w:rsidR="000E588F" w:rsidRDefault="000E588F" w:rsidP="000E58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November 2019</w:t>
      </w:r>
    </w:p>
    <w:p w14:paraId="2DE86264" w14:textId="77777777" w:rsidR="006B2F86" w:rsidRPr="00E71FC3" w:rsidRDefault="000E588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BD90F" w14:textId="77777777" w:rsidR="000E588F" w:rsidRDefault="000E588F" w:rsidP="00E71FC3">
      <w:r>
        <w:separator/>
      </w:r>
    </w:p>
  </w:endnote>
  <w:endnote w:type="continuationSeparator" w:id="0">
    <w:p w14:paraId="76B01C39" w14:textId="77777777" w:rsidR="000E588F" w:rsidRDefault="000E588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156C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3684D" w14:textId="77777777" w:rsidR="000E588F" w:rsidRDefault="000E588F" w:rsidP="00E71FC3">
      <w:r>
        <w:separator/>
      </w:r>
    </w:p>
  </w:footnote>
  <w:footnote w:type="continuationSeparator" w:id="0">
    <w:p w14:paraId="4A1AEF1E" w14:textId="77777777" w:rsidR="000E588F" w:rsidRDefault="000E588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88F"/>
    <w:rsid w:val="000E588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18F77"/>
  <w15:chartTrackingRefBased/>
  <w15:docId w15:val="{C56300C9-AF00-4EEE-BB5D-949B803C3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88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2019-11-27T19:06:00Z</dcterms:created>
  <dcterms:modified xsi:type="dcterms:W3CDTF">2019-11-27T19:07:00Z</dcterms:modified>
</cp:coreProperties>
</file>